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5B70628A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A9479F">
        <w:rPr>
          <w:rFonts w:asciiTheme="majorHAnsi" w:eastAsia="Times New Roman" w:hAnsiTheme="majorHAnsi" w:cs="Times New Roman"/>
          <w:lang w:eastAsia="cs-CZ"/>
        </w:rPr>
        <w:t>5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1B629E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Kupujícímu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CA7297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FE729" w14:textId="77777777" w:rsidR="0038406B" w:rsidRDefault="0038406B" w:rsidP="00962258">
      <w:pPr>
        <w:spacing w:after="0" w:line="240" w:lineRule="auto"/>
      </w:pPr>
      <w:r>
        <w:separator/>
      </w:r>
    </w:p>
  </w:endnote>
  <w:endnote w:type="continuationSeparator" w:id="0">
    <w:p w14:paraId="5A4BEC98" w14:textId="77777777" w:rsidR="0038406B" w:rsidRDefault="0038406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4BAA34AE" w:rsidR="00F1715C" w:rsidRDefault="00CC2930" w:rsidP="00460660">
          <w:pPr>
            <w:pStyle w:val="Zpat"/>
          </w:pPr>
          <w:r>
            <w:t>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5191EF97" w:rsidR="00F1715C" w:rsidRDefault="00F1715C" w:rsidP="00A9479F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8F47C" w14:textId="77777777" w:rsidR="0038406B" w:rsidRDefault="0038406B" w:rsidP="00962258">
      <w:pPr>
        <w:spacing w:after="0" w:line="240" w:lineRule="auto"/>
      </w:pPr>
      <w:r>
        <w:separator/>
      </w:r>
    </w:p>
  </w:footnote>
  <w:footnote w:type="continuationSeparator" w:id="0">
    <w:p w14:paraId="54D037FE" w14:textId="77777777" w:rsidR="0038406B" w:rsidRDefault="0038406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D08B1"/>
    <w:rsid w:val="002E0CD7"/>
    <w:rsid w:val="002F41AC"/>
    <w:rsid w:val="003146C2"/>
    <w:rsid w:val="00331BE6"/>
    <w:rsid w:val="00341DCF"/>
    <w:rsid w:val="00357BC6"/>
    <w:rsid w:val="0038406B"/>
    <w:rsid w:val="003956C6"/>
    <w:rsid w:val="00397C9F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30BD0"/>
    <w:rsid w:val="00A6177B"/>
    <w:rsid w:val="00A66136"/>
    <w:rsid w:val="00A9479F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95CED"/>
    <w:rsid w:val="00BD7E91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Matuszná Veronika, Ing.</cp:lastModifiedBy>
  <cp:revision>3</cp:revision>
  <cp:lastPrinted>2017-11-28T17:18:00Z</cp:lastPrinted>
  <dcterms:created xsi:type="dcterms:W3CDTF">2026-07-23T12:12:00Z</dcterms:created>
  <dcterms:modified xsi:type="dcterms:W3CDTF">2026-09-03T06:20:00Z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